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79214" w14:textId="07C44949" w:rsidR="00DD29C3" w:rsidRPr="00DD29C3" w:rsidRDefault="002C49A6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č. 1 </w:t>
      </w:r>
      <w:r w:rsidR="00DD29C3" w:rsidRPr="00AE56E0">
        <w:rPr>
          <w:rFonts w:asciiTheme="majorHAnsi" w:eastAsia="Times New Roman" w:hAnsiTheme="majorHAnsi" w:cs="Times New Roman"/>
          <w:lang w:eastAsia="cs-CZ"/>
        </w:rPr>
        <w:t>Smlouvy</w:t>
      </w:r>
    </w:p>
    <w:p w14:paraId="607CC96F" w14:textId="34FBA068" w:rsidR="009F392E" w:rsidRPr="00DC1A3E" w:rsidRDefault="002C49A6" w:rsidP="002C49A6">
      <w:pPr>
        <w:pStyle w:val="Nadpis3"/>
        <w:rPr>
          <w:sz w:val="28"/>
          <w:szCs w:val="28"/>
        </w:rPr>
      </w:pPr>
      <w:r w:rsidRPr="00DC1A3E">
        <w:rPr>
          <w:sz w:val="28"/>
          <w:szCs w:val="28"/>
        </w:rPr>
        <w:t>Specifikace předmětu plnění</w:t>
      </w:r>
    </w:p>
    <w:p w14:paraId="1B539230" w14:textId="683B2CAC" w:rsidR="002C49A6" w:rsidRDefault="002C49A6" w:rsidP="002C49A6">
      <w:pPr>
        <w:rPr>
          <w:rStyle w:val="Zdraznnintenzivn"/>
        </w:rPr>
      </w:pPr>
      <w:r w:rsidRPr="002C49A6">
        <w:rPr>
          <w:rStyle w:val="Zdraznnintenzivn"/>
        </w:rPr>
        <w:t>VZ</w:t>
      </w:r>
      <w:r w:rsidR="00E60A53">
        <w:rPr>
          <w:rStyle w:val="Zdraznnintenzivn"/>
        </w:rPr>
        <w:t xml:space="preserve"> „</w:t>
      </w:r>
      <w:r w:rsidRPr="002C49A6">
        <w:rPr>
          <w:rStyle w:val="Zdraznnintenzivn"/>
        </w:rPr>
        <w:t>SW linka zpracování dat FST4 – zajištění podpory a údržby</w:t>
      </w:r>
      <w:r w:rsidR="00E60A53">
        <w:rPr>
          <w:rStyle w:val="Zdraznnintenzivn"/>
        </w:rPr>
        <w:t>“</w:t>
      </w:r>
    </w:p>
    <w:p w14:paraId="333130E9" w14:textId="668D030D" w:rsidR="002C49A6" w:rsidRPr="002C49A6" w:rsidRDefault="002C49A6" w:rsidP="002C49A6">
      <w:pPr>
        <w:rPr>
          <w:rStyle w:val="Zdraznnintenzivn"/>
          <w:b w:val="0"/>
          <w:iCs w:val="0"/>
          <w:color w:val="000000" w:themeColor="text1"/>
        </w:rPr>
      </w:pPr>
      <w:r w:rsidRPr="002C49A6">
        <w:rPr>
          <w:rStyle w:val="Zdraznnintenzivn"/>
          <w:b w:val="0"/>
          <w:iCs w:val="0"/>
          <w:color w:val="000000" w:themeColor="text1"/>
        </w:rPr>
        <w:t>Předmětem Smlouvy je zajištění provozní podpory a údržby následujících licencí, jimiž Objednatel disponuje:</w:t>
      </w:r>
    </w:p>
    <w:tbl>
      <w:tblPr>
        <w:tblW w:w="8921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94"/>
        <w:gridCol w:w="2127"/>
      </w:tblGrid>
      <w:tr w:rsidR="002C49A6" w:rsidRPr="002C49A6" w14:paraId="4E4A4C66" w14:textId="77777777" w:rsidTr="00E60A53">
        <w:trPr>
          <w:trHeight w:val="340"/>
        </w:trPr>
        <w:tc>
          <w:tcPr>
            <w:tcW w:w="6794" w:type="dxa"/>
            <w:vAlign w:val="center"/>
            <w:hideMark/>
          </w:tcPr>
          <w:p w14:paraId="0DB694F5" w14:textId="77777777" w:rsidR="002C49A6" w:rsidRPr="002C49A6" w:rsidRDefault="002C49A6" w:rsidP="00E60A53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>Požadavek</w:t>
            </w:r>
          </w:p>
        </w:tc>
        <w:tc>
          <w:tcPr>
            <w:tcW w:w="2127" w:type="dxa"/>
            <w:vAlign w:val="center"/>
            <w:hideMark/>
          </w:tcPr>
          <w:p w14:paraId="307D3440" w14:textId="196A4EA8" w:rsidR="002C49A6" w:rsidRPr="002C49A6" w:rsidRDefault="00E60A53" w:rsidP="00E60A53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>P</w:t>
            </w:r>
            <w:r w:rsidR="002C49A6" w:rsidRPr="002C49A6"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>očet kusů</w:t>
            </w:r>
          </w:p>
        </w:tc>
      </w:tr>
      <w:tr w:rsidR="002C49A6" w:rsidRPr="002C49A6" w14:paraId="277B8588" w14:textId="77777777" w:rsidTr="00D03C1F">
        <w:trPr>
          <w:trHeight w:val="20"/>
        </w:trPr>
        <w:tc>
          <w:tcPr>
            <w:tcW w:w="6794" w:type="dxa"/>
            <w:vAlign w:val="center"/>
            <w:hideMark/>
          </w:tcPr>
          <w:p w14:paraId="1361B408" w14:textId="77777777" w:rsidR="002C49A6" w:rsidRPr="002C49A6" w:rsidRDefault="002C49A6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 </w:t>
            </w:r>
          </w:p>
        </w:tc>
        <w:tc>
          <w:tcPr>
            <w:tcW w:w="2127" w:type="dxa"/>
            <w:vAlign w:val="center"/>
            <w:hideMark/>
          </w:tcPr>
          <w:p w14:paraId="26445B9E" w14:textId="3018C4CD" w:rsidR="002C49A6" w:rsidRPr="002C49A6" w:rsidRDefault="002C49A6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cs-CZ"/>
              </w:rPr>
            </w:pPr>
          </w:p>
        </w:tc>
      </w:tr>
      <w:tr w:rsidR="002C49A6" w:rsidRPr="002C49A6" w14:paraId="79C3F592" w14:textId="77777777" w:rsidTr="00D03C1F">
        <w:trPr>
          <w:trHeight w:val="340"/>
        </w:trPr>
        <w:tc>
          <w:tcPr>
            <w:tcW w:w="6794" w:type="dxa"/>
            <w:shd w:val="clear" w:color="000000" w:fill="DCE6F1"/>
            <w:vAlign w:val="center"/>
            <w:hideMark/>
          </w:tcPr>
          <w:p w14:paraId="48BE70AC" w14:textId="77777777" w:rsidR="002C49A6" w:rsidRPr="002C49A6" w:rsidRDefault="002C49A6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Aplikace pro zpracování záznamů GNSS/INS</w:t>
            </w:r>
          </w:p>
        </w:tc>
        <w:tc>
          <w:tcPr>
            <w:tcW w:w="2127" w:type="dxa"/>
            <w:shd w:val="clear" w:color="000000" w:fill="DCE6F1"/>
            <w:vAlign w:val="center"/>
            <w:hideMark/>
          </w:tcPr>
          <w:p w14:paraId="4CF54E26" w14:textId="4142CB42" w:rsidR="002C49A6" w:rsidRPr="002C49A6" w:rsidRDefault="002C49A6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color w:val="000000"/>
                <w:lang w:eastAsia="cs-CZ"/>
              </w:rPr>
            </w:pPr>
          </w:p>
        </w:tc>
      </w:tr>
      <w:tr w:rsidR="002C49A6" w:rsidRPr="002C49A6" w14:paraId="6393E1D5" w14:textId="77777777" w:rsidTr="00D03C1F">
        <w:trPr>
          <w:trHeight w:val="340"/>
        </w:trPr>
        <w:tc>
          <w:tcPr>
            <w:tcW w:w="6794" w:type="dxa"/>
            <w:vAlign w:val="center"/>
            <w:hideMark/>
          </w:tcPr>
          <w:p w14:paraId="6DB0E636" w14:textId="3F75BA64" w:rsidR="00E60A53" w:rsidRPr="002C49A6" w:rsidRDefault="002C49A6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Applanix</w:t>
            </w:r>
            <w:proofErr w:type="spellEnd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 xml:space="preserve"> </w:t>
            </w: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POSPac</w:t>
            </w:r>
            <w:proofErr w:type="spellEnd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 xml:space="preserve"> MMS V8.X, GNSS-</w:t>
            </w: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Aided</w:t>
            </w:r>
            <w:proofErr w:type="spellEnd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 xml:space="preserve"> </w:t>
            </w: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Inertial</w:t>
            </w:r>
            <w:proofErr w:type="spellEnd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 xml:space="preserve"> </w:t>
            </w: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Processing</w:t>
            </w:r>
            <w:proofErr w:type="spellEnd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 xml:space="preserve"> </w:t>
            </w: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Tools</w:t>
            </w:r>
            <w:proofErr w:type="spellEnd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 xml:space="preserve"> Set</w:t>
            </w:r>
          </w:p>
        </w:tc>
        <w:tc>
          <w:tcPr>
            <w:tcW w:w="2127" w:type="dxa"/>
            <w:vAlign w:val="center"/>
            <w:hideMark/>
          </w:tcPr>
          <w:p w14:paraId="367C8F58" w14:textId="77777777" w:rsidR="002C49A6" w:rsidRPr="002C49A6" w:rsidRDefault="002C49A6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>3</w:t>
            </w:r>
          </w:p>
        </w:tc>
      </w:tr>
      <w:tr w:rsidR="002C49A6" w:rsidRPr="002C49A6" w14:paraId="1DBF4364" w14:textId="77777777" w:rsidTr="00D03C1F">
        <w:trPr>
          <w:trHeight w:val="340"/>
        </w:trPr>
        <w:tc>
          <w:tcPr>
            <w:tcW w:w="6794" w:type="dxa"/>
            <w:vAlign w:val="center"/>
            <w:hideMark/>
          </w:tcPr>
          <w:p w14:paraId="4EE8EE52" w14:textId="77777777" w:rsidR="002C49A6" w:rsidRPr="002C49A6" w:rsidRDefault="002C49A6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 </w:t>
            </w:r>
          </w:p>
        </w:tc>
        <w:tc>
          <w:tcPr>
            <w:tcW w:w="2127" w:type="dxa"/>
            <w:vAlign w:val="center"/>
            <w:hideMark/>
          </w:tcPr>
          <w:p w14:paraId="590BB0DB" w14:textId="3A7C7433" w:rsidR="002C49A6" w:rsidRPr="002C49A6" w:rsidRDefault="002C49A6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</w:p>
        </w:tc>
      </w:tr>
      <w:tr w:rsidR="002C49A6" w:rsidRPr="002C49A6" w14:paraId="728D88D9" w14:textId="77777777" w:rsidTr="00D03C1F">
        <w:trPr>
          <w:trHeight w:val="340"/>
        </w:trPr>
        <w:tc>
          <w:tcPr>
            <w:tcW w:w="6794" w:type="dxa"/>
            <w:shd w:val="clear" w:color="000000" w:fill="DCE6F1"/>
            <w:vAlign w:val="center"/>
            <w:hideMark/>
          </w:tcPr>
          <w:p w14:paraId="4D89229A" w14:textId="77777777" w:rsidR="002C49A6" w:rsidRPr="002C49A6" w:rsidRDefault="002C49A6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Aplikace pro kompletní zpracování mračna bodů a pořízených snímků</w:t>
            </w:r>
          </w:p>
        </w:tc>
        <w:tc>
          <w:tcPr>
            <w:tcW w:w="2127" w:type="dxa"/>
            <w:shd w:val="clear" w:color="000000" w:fill="DCE6F1"/>
            <w:vAlign w:val="center"/>
            <w:hideMark/>
          </w:tcPr>
          <w:p w14:paraId="21014E88" w14:textId="53829E78" w:rsidR="002C49A6" w:rsidRPr="002C49A6" w:rsidRDefault="002C49A6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</w:p>
        </w:tc>
      </w:tr>
      <w:tr w:rsidR="002C49A6" w:rsidRPr="002C49A6" w14:paraId="088BBC90" w14:textId="77777777" w:rsidTr="00324C2E">
        <w:trPr>
          <w:trHeight w:val="493"/>
        </w:trPr>
        <w:tc>
          <w:tcPr>
            <w:tcW w:w="6794" w:type="dxa"/>
            <w:vMerge w:val="restart"/>
            <w:vAlign w:val="center"/>
            <w:hideMark/>
          </w:tcPr>
          <w:p w14:paraId="3AC7DCC7" w14:textId="77777777" w:rsidR="002C49A6" w:rsidRPr="002C49A6" w:rsidRDefault="002C49A6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 xml:space="preserve">SW RIEGL komplet sada (moduly </w:t>
            </w: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RiPROCESS</w:t>
            </w:r>
            <w:proofErr w:type="spellEnd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 xml:space="preserve">, </w:t>
            </w: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RiMTA</w:t>
            </w:r>
            <w:proofErr w:type="spellEnd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 xml:space="preserve">, </w:t>
            </w: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RiPRECISSION</w:t>
            </w:r>
            <w:proofErr w:type="spellEnd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 xml:space="preserve">, </w:t>
            </w: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RiWORLD</w:t>
            </w:r>
            <w:proofErr w:type="spellEnd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)</w:t>
            </w:r>
          </w:p>
        </w:tc>
        <w:tc>
          <w:tcPr>
            <w:tcW w:w="2127" w:type="dxa"/>
            <w:vMerge w:val="restart"/>
            <w:noWrap/>
            <w:vAlign w:val="center"/>
            <w:hideMark/>
          </w:tcPr>
          <w:p w14:paraId="206D8028" w14:textId="77777777" w:rsidR="002C49A6" w:rsidRPr="002C49A6" w:rsidRDefault="002C49A6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>3</w:t>
            </w:r>
          </w:p>
        </w:tc>
      </w:tr>
      <w:tr w:rsidR="002C49A6" w:rsidRPr="002C49A6" w14:paraId="29DF3203" w14:textId="77777777" w:rsidTr="00324C2E">
        <w:trPr>
          <w:trHeight w:val="493"/>
        </w:trPr>
        <w:tc>
          <w:tcPr>
            <w:tcW w:w="6794" w:type="dxa"/>
            <w:vMerge/>
            <w:vAlign w:val="center"/>
            <w:hideMark/>
          </w:tcPr>
          <w:p w14:paraId="73CD8360" w14:textId="77777777" w:rsidR="002C49A6" w:rsidRPr="002C49A6" w:rsidRDefault="002C49A6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14:paraId="2E35FA61" w14:textId="77777777" w:rsidR="002C49A6" w:rsidRPr="002C49A6" w:rsidRDefault="002C49A6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</w:p>
        </w:tc>
      </w:tr>
      <w:tr w:rsidR="002C49A6" w:rsidRPr="002C49A6" w14:paraId="1B65F7BA" w14:textId="77777777" w:rsidTr="00D03C1F">
        <w:trPr>
          <w:trHeight w:val="340"/>
        </w:trPr>
        <w:tc>
          <w:tcPr>
            <w:tcW w:w="6794" w:type="dxa"/>
            <w:vAlign w:val="center"/>
            <w:hideMark/>
          </w:tcPr>
          <w:p w14:paraId="728E68B1" w14:textId="77777777" w:rsidR="002C49A6" w:rsidRPr="002C49A6" w:rsidRDefault="002C49A6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RiPROCESS</w:t>
            </w:r>
            <w:proofErr w:type="spellEnd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 xml:space="preserve"> </w:t>
            </w: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Kinematic</w:t>
            </w:r>
            <w:proofErr w:type="spellEnd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 xml:space="preserve"> </w:t>
            </w: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LiDAR</w:t>
            </w:r>
            <w:proofErr w:type="spellEnd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 xml:space="preserve"> Data </w:t>
            </w: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Processing</w:t>
            </w:r>
            <w:proofErr w:type="spellEnd"/>
          </w:p>
        </w:tc>
        <w:tc>
          <w:tcPr>
            <w:tcW w:w="2127" w:type="dxa"/>
            <w:vAlign w:val="center"/>
            <w:hideMark/>
          </w:tcPr>
          <w:p w14:paraId="5C5332B4" w14:textId="77777777" w:rsidR="002C49A6" w:rsidRPr="002C49A6" w:rsidRDefault="002C49A6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>3</w:t>
            </w:r>
          </w:p>
        </w:tc>
      </w:tr>
      <w:tr w:rsidR="002C49A6" w:rsidRPr="002C49A6" w14:paraId="1C49A9F3" w14:textId="77777777" w:rsidTr="00D03C1F">
        <w:trPr>
          <w:trHeight w:val="340"/>
        </w:trPr>
        <w:tc>
          <w:tcPr>
            <w:tcW w:w="6794" w:type="dxa"/>
            <w:vAlign w:val="center"/>
            <w:hideMark/>
          </w:tcPr>
          <w:p w14:paraId="31DD510B" w14:textId="77777777" w:rsidR="002C49A6" w:rsidRPr="002C49A6" w:rsidRDefault="002C49A6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  <w:proofErr w:type="spellStart"/>
            <w:proofErr w:type="gram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RiUNITE</w:t>
            </w:r>
            <w:proofErr w:type="spellEnd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 xml:space="preserve"> - </w:t>
            </w: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RiMTA</w:t>
            </w:r>
            <w:proofErr w:type="spellEnd"/>
            <w:proofErr w:type="gramEnd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 xml:space="preserve"> </w:t>
            </w: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functionality</w:t>
            </w:r>
            <w:proofErr w:type="spellEnd"/>
          </w:p>
        </w:tc>
        <w:tc>
          <w:tcPr>
            <w:tcW w:w="2127" w:type="dxa"/>
            <w:vAlign w:val="center"/>
            <w:hideMark/>
          </w:tcPr>
          <w:p w14:paraId="127AEEDC" w14:textId="77777777" w:rsidR="002C49A6" w:rsidRPr="002C49A6" w:rsidRDefault="002C49A6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>3</w:t>
            </w:r>
          </w:p>
        </w:tc>
      </w:tr>
      <w:tr w:rsidR="002C49A6" w:rsidRPr="002C49A6" w14:paraId="68A04D63" w14:textId="77777777" w:rsidTr="00D03C1F">
        <w:trPr>
          <w:trHeight w:val="340"/>
        </w:trPr>
        <w:tc>
          <w:tcPr>
            <w:tcW w:w="6794" w:type="dxa"/>
            <w:vAlign w:val="center"/>
            <w:hideMark/>
          </w:tcPr>
          <w:p w14:paraId="51098141" w14:textId="77777777" w:rsidR="002C49A6" w:rsidRPr="002C49A6" w:rsidRDefault="002C49A6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RiPRECISION</w:t>
            </w:r>
            <w:proofErr w:type="spellEnd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 xml:space="preserve"> ALS </w:t>
            </w: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Rigorous</w:t>
            </w:r>
            <w:proofErr w:type="spellEnd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 xml:space="preserve"> Data </w:t>
            </w: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Adjustment</w:t>
            </w:r>
            <w:proofErr w:type="spellEnd"/>
          </w:p>
        </w:tc>
        <w:tc>
          <w:tcPr>
            <w:tcW w:w="2127" w:type="dxa"/>
            <w:vAlign w:val="center"/>
            <w:hideMark/>
          </w:tcPr>
          <w:p w14:paraId="74B07A5E" w14:textId="77777777" w:rsidR="002C49A6" w:rsidRPr="002C49A6" w:rsidRDefault="002C49A6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>3</w:t>
            </w:r>
          </w:p>
        </w:tc>
      </w:tr>
      <w:tr w:rsidR="002C49A6" w:rsidRPr="002C49A6" w14:paraId="61F8CB25" w14:textId="77777777" w:rsidTr="00D03C1F">
        <w:trPr>
          <w:trHeight w:val="340"/>
        </w:trPr>
        <w:tc>
          <w:tcPr>
            <w:tcW w:w="6794" w:type="dxa"/>
            <w:vAlign w:val="center"/>
            <w:hideMark/>
          </w:tcPr>
          <w:p w14:paraId="68C5C1C1" w14:textId="77777777" w:rsidR="002C49A6" w:rsidRPr="002C49A6" w:rsidRDefault="002C49A6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  <w:proofErr w:type="spellStart"/>
            <w:proofErr w:type="gram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RiUNITE</w:t>
            </w:r>
            <w:proofErr w:type="spellEnd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 xml:space="preserve"> - </w:t>
            </w: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RiWORLD</w:t>
            </w:r>
            <w:proofErr w:type="spellEnd"/>
            <w:proofErr w:type="gramEnd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 xml:space="preserve"> </w:t>
            </w: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functionality</w:t>
            </w:r>
            <w:proofErr w:type="spellEnd"/>
          </w:p>
        </w:tc>
        <w:tc>
          <w:tcPr>
            <w:tcW w:w="2127" w:type="dxa"/>
            <w:vAlign w:val="center"/>
            <w:hideMark/>
          </w:tcPr>
          <w:p w14:paraId="05A6ED72" w14:textId="77777777" w:rsidR="002C49A6" w:rsidRPr="002C49A6" w:rsidRDefault="002C49A6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>3</w:t>
            </w:r>
          </w:p>
        </w:tc>
      </w:tr>
      <w:tr w:rsidR="002C49A6" w:rsidRPr="002C49A6" w14:paraId="7CEED7E6" w14:textId="77777777" w:rsidTr="00D03C1F">
        <w:trPr>
          <w:trHeight w:val="340"/>
        </w:trPr>
        <w:tc>
          <w:tcPr>
            <w:tcW w:w="6794" w:type="dxa"/>
            <w:vAlign w:val="center"/>
            <w:hideMark/>
          </w:tcPr>
          <w:p w14:paraId="209626D5" w14:textId="77777777" w:rsidR="002C49A6" w:rsidRPr="002C49A6" w:rsidRDefault="002C49A6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 </w:t>
            </w:r>
          </w:p>
        </w:tc>
        <w:tc>
          <w:tcPr>
            <w:tcW w:w="2127" w:type="dxa"/>
            <w:vAlign w:val="center"/>
            <w:hideMark/>
          </w:tcPr>
          <w:p w14:paraId="3B5C6B6E" w14:textId="5506488B" w:rsidR="002C49A6" w:rsidRPr="002C49A6" w:rsidRDefault="002C49A6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</w:p>
        </w:tc>
      </w:tr>
      <w:tr w:rsidR="002C49A6" w:rsidRPr="002C49A6" w14:paraId="6DD1A075" w14:textId="77777777" w:rsidTr="00D03C1F">
        <w:trPr>
          <w:trHeight w:val="340"/>
        </w:trPr>
        <w:tc>
          <w:tcPr>
            <w:tcW w:w="6794" w:type="dxa"/>
            <w:shd w:val="clear" w:color="000000" w:fill="DCE6F1"/>
            <w:vAlign w:val="center"/>
            <w:hideMark/>
          </w:tcPr>
          <w:p w14:paraId="71DD8006" w14:textId="77777777" w:rsidR="002C49A6" w:rsidRPr="002C49A6" w:rsidRDefault="002C49A6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Aplikace pro import měřených dat do centrální databáze laserových bodů a snímků</w:t>
            </w:r>
          </w:p>
        </w:tc>
        <w:tc>
          <w:tcPr>
            <w:tcW w:w="2127" w:type="dxa"/>
            <w:shd w:val="clear" w:color="000000" w:fill="DCE6F1"/>
            <w:vAlign w:val="center"/>
            <w:hideMark/>
          </w:tcPr>
          <w:p w14:paraId="59854E8E" w14:textId="6D19EC5D" w:rsidR="002C49A6" w:rsidRPr="002C49A6" w:rsidRDefault="002C49A6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</w:p>
        </w:tc>
      </w:tr>
      <w:tr w:rsidR="002C49A6" w:rsidRPr="002C49A6" w14:paraId="68D9A37E" w14:textId="77777777" w:rsidTr="00D03C1F">
        <w:trPr>
          <w:trHeight w:val="340"/>
        </w:trPr>
        <w:tc>
          <w:tcPr>
            <w:tcW w:w="6794" w:type="dxa"/>
            <w:vAlign w:val="center"/>
            <w:hideMark/>
          </w:tcPr>
          <w:p w14:paraId="1E0594ED" w14:textId="77777777" w:rsidR="002C49A6" w:rsidRPr="002C49A6" w:rsidRDefault="002C49A6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  <w:proofErr w:type="gram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3D</w:t>
            </w:r>
            <w:proofErr w:type="gramEnd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 xml:space="preserve"> </w:t>
            </w: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Geodesign</w:t>
            </w:r>
            <w:proofErr w:type="spellEnd"/>
          </w:p>
        </w:tc>
        <w:tc>
          <w:tcPr>
            <w:tcW w:w="2127" w:type="dxa"/>
            <w:vAlign w:val="center"/>
            <w:hideMark/>
          </w:tcPr>
          <w:p w14:paraId="572F1BA4" w14:textId="77777777" w:rsidR="002C49A6" w:rsidRPr="002C49A6" w:rsidRDefault="002C49A6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>6</w:t>
            </w:r>
          </w:p>
        </w:tc>
      </w:tr>
      <w:tr w:rsidR="002C49A6" w:rsidRPr="002C49A6" w14:paraId="79E15A17" w14:textId="77777777" w:rsidTr="00D03C1F">
        <w:trPr>
          <w:trHeight w:val="340"/>
        </w:trPr>
        <w:tc>
          <w:tcPr>
            <w:tcW w:w="6794" w:type="dxa"/>
            <w:vAlign w:val="center"/>
            <w:hideMark/>
          </w:tcPr>
          <w:p w14:paraId="00621442" w14:textId="77777777" w:rsidR="002C49A6" w:rsidRPr="002C49A6" w:rsidRDefault="002C49A6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  <w:proofErr w:type="spellStart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Marushka</w:t>
            </w:r>
            <w:proofErr w:type="spellEnd"/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 xml:space="preserve"> Design</w:t>
            </w:r>
          </w:p>
        </w:tc>
        <w:tc>
          <w:tcPr>
            <w:tcW w:w="2127" w:type="dxa"/>
            <w:vAlign w:val="center"/>
            <w:hideMark/>
          </w:tcPr>
          <w:p w14:paraId="4DAFE8A4" w14:textId="77777777" w:rsidR="002C49A6" w:rsidRPr="002C49A6" w:rsidRDefault="002C49A6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>3</w:t>
            </w:r>
          </w:p>
        </w:tc>
      </w:tr>
      <w:tr w:rsidR="002C49A6" w:rsidRPr="002C49A6" w14:paraId="5F1160C1" w14:textId="77777777" w:rsidTr="00D03C1F">
        <w:trPr>
          <w:trHeight w:val="340"/>
        </w:trPr>
        <w:tc>
          <w:tcPr>
            <w:tcW w:w="6794" w:type="dxa"/>
            <w:vAlign w:val="center"/>
            <w:hideMark/>
          </w:tcPr>
          <w:p w14:paraId="3D7C31FF" w14:textId="77777777" w:rsidR="002C49A6" w:rsidRPr="002C49A6" w:rsidRDefault="002C49A6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 </w:t>
            </w:r>
          </w:p>
        </w:tc>
        <w:tc>
          <w:tcPr>
            <w:tcW w:w="2127" w:type="dxa"/>
            <w:vAlign w:val="center"/>
            <w:hideMark/>
          </w:tcPr>
          <w:p w14:paraId="6096DCBA" w14:textId="168D8CE5" w:rsidR="002C49A6" w:rsidRPr="002C49A6" w:rsidRDefault="002C49A6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</w:p>
        </w:tc>
      </w:tr>
      <w:tr w:rsidR="002C49A6" w:rsidRPr="002C49A6" w14:paraId="2814479E" w14:textId="77777777" w:rsidTr="00D03C1F">
        <w:trPr>
          <w:trHeight w:val="340"/>
        </w:trPr>
        <w:tc>
          <w:tcPr>
            <w:tcW w:w="6794" w:type="dxa"/>
            <w:shd w:val="clear" w:color="000000" w:fill="DCE6F1"/>
            <w:vAlign w:val="center"/>
            <w:hideMark/>
          </w:tcPr>
          <w:p w14:paraId="38B9BCF5" w14:textId="77777777" w:rsidR="002C49A6" w:rsidRPr="002C49A6" w:rsidRDefault="002C49A6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Aplikace pro identifikaci a výpočet překážek na trati</w:t>
            </w:r>
          </w:p>
        </w:tc>
        <w:tc>
          <w:tcPr>
            <w:tcW w:w="2127" w:type="dxa"/>
            <w:shd w:val="clear" w:color="000000" w:fill="DCE6F1"/>
            <w:vAlign w:val="center"/>
            <w:hideMark/>
          </w:tcPr>
          <w:p w14:paraId="4892CB9C" w14:textId="4F62F040" w:rsidR="002C49A6" w:rsidRPr="002C49A6" w:rsidRDefault="002C49A6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</w:p>
        </w:tc>
      </w:tr>
      <w:tr w:rsidR="002C49A6" w:rsidRPr="002C49A6" w14:paraId="5D2D75D0" w14:textId="77777777" w:rsidTr="00D03C1F">
        <w:trPr>
          <w:trHeight w:val="340"/>
        </w:trPr>
        <w:tc>
          <w:tcPr>
            <w:tcW w:w="6794" w:type="dxa"/>
            <w:vAlign w:val="center"/>
            <w:hideMark/>
          </w:tcPr>
          <w:p w14:paraId="2D0C3D2F" w14:textId="77777777" w:rsidR="002C49A6" w:rsidRPr="002C49A6" w:rsidRDefault="002C49A6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RAIL SELECT</w:t>
            </w:r>
          </w:p>
        </w:tc>
        <w:tc>
          <w:tcPr>
            <w:tcW w:w="2127" w:type="dxa"/>
            <w:vAlign w:val="center"/>
            <w:hideMark/>
          </w:tcPr>
          <w:p w14:paraId="4994042C" w14:textId="77777777" w:rsidR="002C49A6" w:rsidRPr="002C49A6" w:rsidRDefault="002C49A6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>6</w:t>
            </w:r>
          </w:p>
        </w:tc>
      </w:tr>
      <w:tr w:rsidR="002C49A6" w:rsidRPr="002C49A6" w14:paraId="589EF004" w14:textId="77777777" w:rsidTr="00D03C1F">
        <w:trPr>
          <w:trHeight w:val="340"/>
        </w:trPr>
        <w:tc>
          <w:tcPr>
            <w:tcW w:w="6794" w:type="dxa"/>
            <w:vAlign w:val="center"/>
            <w:hideMark/>
          </w:tcPr>
          <w:p w14:paraId="340D96D0" w14:textId="77777777" w:rsidR="002C49A6" w:rsidRPr="002C49A6" w:rsidRDefault="002C49A6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RAIL SIT</w:t>
            </w:r>
          </w:p>
        </w:tc>
        <w:tc>
          <w:tcPr>
            <w:tcW w:w="2127" w:type="dxa"/>
            <w:vAlign w:val="center"/>
            <w:hideMark/>
          </w:tcPr>
          <w:p w14:paraId="085F72C5" w14:textId="77777777" w:rsidR="002C49A6" w:rsidRPr="002C49A6" w:rsidRDefault="002C49A6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  <w:t>6</w:t>
            </w:r>
          </w:p>
        </w:tc>
      </w:tr>
      <w:tr w:rsidR="002C49A6" w:rsidRPr="002C49A6" w14:paraId="346EEB04" w14:textId="77777777" w:rsidTr="00D03C1F">
        <w:trPr>
          <w:trHeight w:val="20"/>
        </w:trPr>
        <w:tc>
          <w:tcPr>
            <w:tcW w:w="6794" w:type="dxa"/>
            <w:vAlign w:val="center"/>
            <w:hideMark/>
          </w:tcPr>
          <w:p w14:paraId="646AB799" w14:textId="77777777" w:rsidR="002C49A6" w:rsidRPr="002C49A6" w:rsidRDefault="002C49A6" w:rsidP="00D03C1F">
            <w:pPr>
              <w:spacing w:before="0" w:after="0" w:line="240" w:lineRule="auto"/>
              <w:jc w:val="left"/>
              <w:rPr>
                <w:rFonts w:ascii="Verdana" w:eastAsia="Times New Roman" w:hAnsi="Verdana" w:cs="Calibri"/>
                <w:color w:val="000000"/>
                <w:lang w:eastAsia="cs-CZ"/>
              </w:rPr>
            </w:pPr>
            <w:r w:rsidRPr="002C49A6">
              <w:rPr>
                <w:rFonts w:ascii="Verdana" w:eastAsia="Times New Roman" w:hAnsi="Verdana" w:cs="Calibri"/>
                <w:color w:val="000000"/>
                <w:lang w:eastAsia="cs-CZ"/>
              </w:rPr>
              <w:t> </w:t>
            </w:r>
          </w:p>
        </w:tc>
        <w:tc>
          <w:tcPr>
            <w:tcW w:w="2127" w:type="dxa"/>
            <w:vAlign w:val="center"/>
            <w:hideMark/>
          </w:tcPr>
          <w:p w14:paraId="6D1242DE" w14:textId="21A7B6E5" w:rsidR="002C49A6" w:rsidRPr="002C49A6" w:rsidRDefault="002C49A6" w:rsidP="00D03C1F">
            <w:pPr>
              <w:spacing w:before="0"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lang w:eastAsia="cs-CZ"/>
              </w:rPr>
            </w:pPr>
          </w:p>
        </w:tc>
      </w:tr>
    </w:tbl>
    <w:p w14:paraId="61CECB2E" w14:textId="77777777" w:rsidR="002C49A6" w:rsidRPr="002C49A6" w:rsidRDefault="002C49A6" w:rsidP="002C49A6">
      <w:pPr>
        <w:rPr>
          <w:rStyle w:val="Zdraznnintenzivn"/>
        </w:rPr>
      </w:pPr>
    </w:p>
    <w:sectPr w:rsidR="002C49A6" w:rsidRPr="002C49A6" w:rsidSect="002C49A6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" w:right="1134" w:bottom="1474" w:left="2070" w:header="1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84800" w14:textId="77777777" w:rsidR="00EE26F7" w:rsidRDefault="00EE26F7" w:rsidP="00962258">
      <w:pPr>
        <w:spacing w:after="0" w:line="240" w:lineRule="auto"/>
      </w:pPr>
      <w:r>
        <w:separator/>
      </w:r>
    </w:p>
  </w:endnote>
  <w:endnote w:type="continuationSeparator" w:id="0">
    <w:p w14:paraId="1F86C220" w14:textId="77777777" w:rsidR="00EE26F7" w:rsidRDefault="00EE26F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011DA6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A8DFB25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3E86E5E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6DEE145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7F74D4BA" w14:textId="77777777" w:rsidR="00F1715C" w:rsidRDefault="00F1715C" w:rsidP="00D831A3">
          <w:pPr>
            <w:pStyle w:val="Zpat"/>
          </w:pPr>
        </w:p>
      </w:tc>
    </w:tr>
  </w:tbl>
  <w:p w14:paraId="07F4A4E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11272AFA" wp14:editId="26A8688D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3A35B95" id="Straight Connector 3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25BFB7C0" wp14:editId="46F90203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CCED1E" id="Straight Connector 2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2675E97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C1CF137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B163C5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B163C5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D5E84C0" w14:textId="77777777" w:rsidR="00F1715C" w:rsidRDefault="00F1715C" w:rsidP="00BF4F0C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E179550" w14:textId="77777777" w:rsidR="00F1715C" w:rsidRDefault="00F1715C" w:rsidP="00BF4F0C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29C7F68E" w14:textId="77777777" w:rsidR="00F1715C" w:rsidRDefault="00F1715C" w:rsidP="00BF4F0C">
          <w:pPr>
            <w:pStyle w:val="Zpat"/>
            <w:jc w:val="left"/>
          </w:pPr>
          <w:r>
            <w:t>Sídlo: Dlážděná 1003/7, 110 00 Praha 1</w:t>
          </w:r>
        </w:p>
        <w:p w14:paraId="774A6CEA" w14:textId="77777777" w:rsidR="00F1715C" w:rsidRDefault="00F1715C" w:rsidP="00BF4F0C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7D414A36" w14:textId="77777777" w:rsidR="00F1715C" w:rsidRDefault="00F1715C" w:rsidP="00BF4F0C">
          <w:pPr>
            <w:pStyle w:val="Zpat"/>
            <w:jc w:val="left"/>
          </w:pPr>
          <w:r>
            <w:t>www</w:t>
          </w:r>
          <w:r w:rsidR="0096773C">
            <w:t>.spravazeleznic</w:t>
          </w:r>
          <w:r>
            <w:t>.cz</w:t>
          </w:r>
        </w:p>
      </w:tc>
      <w:tc>
        <w:tcPr>
          <w:tcW w:w="2921" w:type="dxa"/>
        </w:tcPr>
        <w:p w14:paraId="4CC8E789" w14:textId="77777777" w:rsidR="00F1715C" w:rsidRDefault="00F1715C" w:rsidP="00BF4F0C">
          <w:pPr>
            <w:pStyle w:val="Zpat"/>
            <w:jc w:val="left"/>
          </w:pPr>
        </w:p>
      </w:tc>
    </w:tr>
  </w:tbl>
  <w:p w14:paraId="62A4AF4E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168" behindDoc="1" locked="1" layoutInCell="1" allowOverlap="1" wp14:anchorId="1A7EF60B" wp14:editId="13B1D3F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DE515A6" id="Straight Connector 7" o:spid="_x0000_s1026" style="position:absolute;z-index:-25166131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1072" behindDoc="1" locked="1" layoutInCell="1" allowOverlap="1" wp14:anchorId="281CBD7D" wp14:editId="719E1E5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CFEB73A" id="Straight Connector 10" o:spid="_x0000_s1026" style="position:absolute;z-index:-25166540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2E6251E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89E9D" w14:textId="77777777" w:rsidR="00EE26F7" w:rsidRDefault="00EE26F7" w:rsidP="00962258">
      <w:pPr>
        <w:spacing w:after="0" w:line="240" w:lineRule="auto"/>
      </w:pPr>
      <w:r>
        <w:separator/>
      </w:r>
    </w:p>
  </w:footnote>
  <w:footnote w:type="continuationSeparator" w:id="0">
    <w:p w14:paraId="2E8C87E2" w14:textId="77777777" w:rsidR="00EE26F7" w:rsidRDefault="00EE26F7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7907E" w14:textId="6B14606E" w:rsidR="002C49A6" w:rsidRDefault="002C49A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70B5F038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65F9DD9" w14:textId="058F71FB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6D375503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7EC5435B" w14:textId="77777777" w:rsidR="00F1715C" w:rsidRPr="00D6163D" w:rsidRDefault="00F1715C" w:rsidP="00D6163D">
          <w:pPr>
            <w:pStyle w:val="Druhdokumentu"/>
          </w:pPr>
        </w:p>
      </w:tc>
    </w:tr>
  </w:tbl>
  <w:p w14:paraId="0ECD7F6B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C2BD917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4F508E7" w14:textId="4A0038CA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6364A0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B183EBF" w14:textId="77777777" w:rsidR="00F1715C" w:rsidRPr="00D6163D" w:rsidRDefault="00F1715C" w:rsidP="00FC6389">
          <w:pPr>
            <w:pStyle w:val="Druhdokumentu"/>
          </w:pPr>
        </w:p>
      </w:tc>
    </w:tr>
    <w:tr w:rsidR="009F392E" w14:paraId="0A63CC3C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09340793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C133911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78811086" w14:textId="77777777" w:rsidR="009F392E" w:rsidRPr="00D6163D" w:rsidRDefault="009F392E" w:rsidP="00FC6389">
          <w:pPr>
            <w:pStyle w:val="Druhdokumentu"/>
          </w:pPr>
        </w:p>
      </w:tc>
    </w:tr>
  </w:tbl>
  <w:p w14:paraId="319ECE79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3360" behindDoc="0" locked="1" layoutInCell="1" allowOverlap="1" wp14:anchorId="59CF0EF2" wp14:editId="777D3C4B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315294030" name="Obrázek 13152940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63C60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36829792">
    <w:abstractNumId w:val="3"/>
  </w:num>
  <w:num w:numId="2" w16cid:durableId="1210265261">
    <w:abstractNumId w:val="2"/>
  </w:num>
  <w:num w:numId="3" w16cid:durableId="2270387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9255397">
    <w:abstractNumId w:val="8"/>
  </w:num>
  <w:num w:numId="5" w16cid:durableId="1705904365">
    <w:abstractNumId w:val="4"/>
  </w:num>
  <w:num w:numId="6" w16cid:durableId="1350180012">
    <w:abstractNumId w:val="5"/>
  </w:num>
  <w:num w:numId="7" w16cid:durableId="1405834685">
    <w:abstractNumId w:val="0"/>
  </w:num>
  <w:num w:numId="8" w16cid:durableId="844126456">
    <w:abstractNumId w:val="6"/>
  </w:num>
  <w:num w:numId="9" w16cid:durableId="5168450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15173269">
    <w:abstractNumId w:val="5"/>
  </w:num>
  <w:num w:numId="11" w16cid:durableId="1735159786">
    <w:abstractNumId w:val="2"/>
  </w:num>
  <w:num w:numId="12" w16cid:durableId="1820031908">
    <w:abstractNumId w:val="5"/>
  </w:num>
  <w:num w:numId="13" w16cid:durableId="870341511">
    <w:abstractNumId w:val="5"/>
  </w:num>
  <w:num w:numId="14" w16cid:durableId="682634005">
    <w:abstractNumId w:val="5"/>
  </w:num>
  <w:num w:numId="15" w16cid:durableId="781343821">
    <w:abstractNumId w:val="5"/>
  </w:num>
  <w:num w:numId="16" w16cid:durableId="734473687">
    <w:abstractNumId w:val="9"/>
  </w:num>
  <w:num w:numId="17" w16cid:durableId="711924777">
    <w:abstractNumId w:val="3"/>
  </w:num>
  <w:num w:numId="18" w16cid:durableId="511454403">
    <w:abstractNumId w:val="9"/>
  </w:num>
  <w:num w:numId="19" w16cid:durableId="1665552087">
    <w:abstractNumId w:val="9"/>
  </w:num>
  <w:num w:numId="20" w16cid:durableId="1745176497">
    <w:abstractNumId w:val="9"/>
  </w:num>
  <w:num w:numId="21" w16cid:durableId="376706322">
    <w:abstractNumId w:val="9"/>
  </w:num>
  <w:num w:numId="22" w16cid:durableId="25106314">
    <w:abstractNumId w:val="5"/>
  </w:num>
  <w:num w:numId="23" w16cid:durableId="926033240">
    <w:abstractNumId w:val="2"/>
  </w:num>
  <w:num w:numId="24" w16cid:durableId="522323519">
    <w:abstractNumId w:val="5"/>
  </w:num>
  <w:num w:numId="25" w16cid:durableId="1918322815">
    <w:abstractNumId w:val="5"/>
  </w:num>
  <w:num w:numId="26" w16cid:durableId="1292832843">
    <w:abstractNumId w:val="5"/>
  </w:num>
  <w:num w:numId="27" w16cid:durableId="1035472810">
    <w:abstractNumId w:val="5"/>
  </w:num>
  <w:num w:numId="28" w16cid:durableId="544561574">
    <w:abstractNumId w:val="9"/>
  </w:num>
  <w:num w:numId="29" w16cid:durableId="1982691486">
    <w:abstractNumId w:val="3"/>
  </w:num>
  <w:num w:numId="30" w16cid:durableId="918291810">
    <w:abstractNumId w:val="9"/>
  </w:num>
  <w:num w:numId="31" w16cid:durableId="762992604">
    <w:abstractNumId w:val="9"/>
  </w:num>
  <w:num w:numId="32" w16cid:durableId="1618022255">
    <w:abstractNumId w:val="9"/>
  </w:num>
  <w:num w:numId="33" w16cid:durableId="1708607028">
    <w:abstractNumId w:val="9"/>
  </w:num>
  <w:num w:numId="34" w16cid:durableId="13090092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72C1E"/>
    <w:rsid w:val="00090309"/>
    <w:rsid w:val="000E23A7"/>
    <w:rsid w:val="0010693F"/>
    <w:rsid w:val="00114472"/>
    <w:rsid w:val="001550BC"/>
    <w:rsid w:val="001605B9"/>
    <w:rsid w:val="00170EC5"/>
    <w:rsid w:val="001747C1"/>
    <w:rsid w:val="00184743"/>
    <w:rsid w:val="00207DF5"/>
    <w:rsid w:val="00216C0D"/>
    <w:rsid w:val="00233F98"/>
    <w:rsid w:val="00280E07"/>
    <w:rsid w:val="002C31BF"/>
    <w:rsid w:val="002C49A6"/>
    <w:rsid w:val="002D08B1"/>
    <w:rsid w:val="002E0CD7"/>
    <w:rsid w:val="002F2B14"/>
    <w:rsid w:val="00324C2E"/>
    <w:rsid w:val="00341DCF"/>
    <w:rsid w:val="00357B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B6E59"/>
    <w:rsid w:val="006B7550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3B46"/>
    <w:rsid w:val="00805365"/>
    <w:rsid w:val="00807DD0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73C"/>
    <w:rsid w:val="009678B7"/>
    <w:rsid w:val="009833E1"/>
    <w:rsid w:val="00992D9C"/>
    <w:rsid w:val="00996CB8"/>
    <w:rsid w:val="009A1CFD"/>
    <w:rsid w:val="009B14A9"/>
    <w:rsid w:val="009B2E97"/>
    <w:rsid w:val="009E07F4"/>
    <w:rsid w:val="009F392E"/>
    <w:rsid w:val="00A1153A"/>
    <w:rsid w:val="00A13F28"/>
    <w:rsid w:val="00A6177B"/>
    <w:rsid w:val="00A66136"/>
    <w:rsid w:val="00AA4CBB"/>
    <w:rsid w:val="00AA65FA"/>
    <w:rsid w:val="00AA7351"/>
    <w:rsid w:val="00AD056F"/>
    <w:rsid w:val="00AD6731"/>
    <w:rsid w:val="00AE56E0"/>
    <w:rsid w:val="00B15D0D"/>
    <w:rsid w:val="00B163C5"/>
    <w:rsid w:val="00B34FD9"/>
    <w:rsid w:val="00B71E1B"/>
    <w:rsid w:val="00B75EE1"/>
    <w:rsid w:val="00B77481"/>
    <w:rsid w:val="00B8518B"/>
    <w:rsid w:val="00BD7E91"/>
    <w:rsid w:val="00BF4F0C"/>
    <w:rsid w:val="00C02D0A"/>
    <w:rsid w:val="00C03A6E"/>
    <w:rsid w:val="00C44F6A"/>
    <w:rsid w:val="00C47AE3"/>
    <w:rsid w:val="00C9173F"/>
    <w:rsid w:val="00CD1FC4"/>
    <w:rsid w:val="00D03C1F"/>
    <w:rsid w:val="00D21061"/>
    <w:rsid w:val="00D4108E"/>
    <w:rsid w:val="00D6163D"/>
    <w:rsid w:val="00D73D46"/>
    <w:rsid w:val="00D831A3"/>
    <w:rsid w:val="00DC1A3E"/>
    <w:rsid w:val="00DC75F3"/>
    <w:rsid w:val="00DD29C3"/>
    <w:rsid w:val="00DD46F3"/>
    <w:rsid w:val="00DD5457"/>
    <w:rsid w:val="00DE56F2"/>
    <w:rsid w:val="00DF116D"/>
    <w:rsid w:val="00E36C4A"/>
    <w:rsid w:val="00E60A53"/>
    <w:rsid w:val="00EA501A"/>
    <w:rsid w:val="00EB104F"/>
    <w:rsid w:val="00ED14BD"/>
    <w:rsid w:val="00EE26F7"/>
    <w:rsid w:val="00F0533E"/>
    <w:rsid w:val="00F1048D"/>
    <w:rsid w:val="00F11BE8"/>
    <w:rsid w:val="00F12DEC"/>
    <w:rsid w:val="00F1715C"/>
    <w:rsid w:val="00F259E4"/>
    <w:rsid w:val="00F310F8"/>
    <w:rsid w:val="00F35939"/>
    <w:rsid w:val="00F45607"/>
    <w:rsid w:val="00F5558F"/>
    <w:rsid w:val="00F659EB"/>
    <w:rsid w:val="00F86BA6"/>
    <w:rsid w:val="00FC0377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F9C77B4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F2B14"/>
    <w:pPr>
      <w:spacing w:before="120" w:after="120"/>
      <w:jc w:val="both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233F98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C49A6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FF5300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233F98"/>
    <w:rPr>
      <w:rFonts w:asciiTheme="majorHAnsi" w:eastAsiaTheme="majorEastAsia" w:hAnsiTheme="majorHAnsi" w:cstheme="majorBidi"/>
      <w:b/>
      <w:color w:val="000000" w:themeColor="text1"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2C49A6"/>
    <w:rPr>
      <w:rFonts w:asciiTheme="majorHAnsi" w:eastAsiaTheme="majorEastAsia" w:hAnsiTheme="majorHAnsi" w:cstheme="majorBidi"/>
      <w:b/>
      <w:color w:val="FF5300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line="240" w:lineRule="auto"/>
      <w:ind w:left="992" w:hanging="425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233F98"/>
    <w:pPr>
      <w:spacing w:before="120" w:after="120"/>
    </w:pPr>
    <w:rPr>
      <w:rFonts w:eastAsia="Times New Roman" w:cs="Times New Roman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FC03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2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3279A-B3EB-4AE0-A12B-B57FE1DC7A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871F36-1414-44DA-A6D4-C14D108C10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35</TotalTime>
  <Pages>1</Pages>
  <Words>128</Words>
  <Characters>750</Characters>
  <Application>Microsoft Office Word</Application>
  <DocSecurity>0</DocSecurity>
  <Lines>25</Lines>
  <Paragraphs>19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Bachorková Ivana, Mgr.</cp:lastModifiedBy>
  <cp:revision>21</cp:revision>
  <cp:lastPrinted>2017-11-28T17:18:00Z</cp:lastPrinted>
  <dcterms:created xsi:type="dcterms:W3CDTF">2020-02-20T08:56:00Z</dcterms:created>
  <dcterms:modified xsi:type="dcterms:W3CDTF">2025-11-07T08:39:00Z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